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14E59">
        <w:rPr>
          <w:rFonts w:cs="Arial"/>
          <w:b/>
          <w:caps/>
          <w:sz w:val="28"/>
          <w:szCs w:val="28"/>
        </w:rPr>
        <w:t>1500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6E7838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6E7838">
              <w:rPr>
                <w:rFonts w:cs="Arial"/>
                <w:sz w:val="20"/>
                <w:szCs w:val="20"/>
              </w:rPr>
              <w:t>Solicita providências visando à poda das árvores localizadas próximo ao nº 46 da Rua Gaspar Gomes da Costa, no Bairro Cidade Nova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6E7838" w:rsidRPr="006E7838">
        <w:rPr>
          <w:rFonts w:cs="Arial"/>
        </w:rPr>
        <w:t>à poda das árvores localizadas próximo ao nº 46 da Rua Gaspar Gomes da Costa, no Bairro Cidade Nova Jacareí.</w:t>
      </w:r>
    </w:p>
    <w:p w:rsidR="006E7838" w:rsidRPr="006E7838" w:rsidRDefault="006E7838" w:rsidP="006E783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E7838">
        <w:rPr>
          <w:rFonts w:cs="Arial"/>
        </w:rPr>
        <w:t xml:space="preserve">As </w:t>
      </w:r>
      <w:r w:rsidRPr="006E7838">
        <w:rPr>
          <w:rFonts w:cs="Arial"/>
        </w:rPr>
        <w:t xml:space="preserve">referidas árvores se encontram por demais frondosas, com seus galhos pesados e as respectivas copas alcançando os cabos de fornecimento de energia elétrica e telefonia, podendo acarretar o rompimento dos mesmos. </w:t>
      </w:r>
    </w:p>
    <w:p w:rsidR="006E7838" w:rsidRPr="00DA5201" w:rsidRDefault="006E7838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6E7838" w:rsidRDefault="006E7838" w:rsidP="006E783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E7838">
        <w:rPr>
          <w:rFonts w:cs="Arial"/>
        </w:rPr>
        <w:t>Desta forma, respeitosamente, acionamos a Administração Municipal e agradecemos por seu empenho para que a situação seja devidamente considerada e atendida.</w:t>
      </w:r>
    </w:p>
    <w:p w:rsidR="006E7838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6E7838">
        <w:rPr>
          <w:rFonts w:cs="Arial"/>
        </w:rPr>
        <w:t>26 de agosto de 2020.</w:t>
      </w:r>
    </w:p>
    <w:p w:rsidR="006E7838" w:rsidRDefault="006E7838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E7838" w:rsidRDefault="006E7838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6E7838" w:rsidRPr="005D429C" w:rsidRDefault="006E7838" w:rsidP="005D429C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DRA. MÁRCIA SANTOS</w:t>
      </w:r>
    </w:p>
    <w:p w:rsidR="006E7838" w:rsidRDefault="006E7838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Vereadora - PL</w:t>
      </w:r>
    </w:p>
    <w:p w:rsidR="006E7838" w:rsidRDefault="006E7838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6E7838" w:rsidRDefault="006E7838" w:rsidP="006E7838">
      <w:pPr>
        <w:pStyle w:val="Pr-Fotos"/>
      </w:pPr>
      <w:bookmarkStart w:id="0" w:name="_GoBack"/>
      <w:r>
        <w:rPr>
          <w:noProof/>
          <w:lang w:eastAsia="ja-JP"/>
        </w:rPr>
        <w:lastRenderedPageBreak/>
        <w:drawing>
          <wp:inline distT="0" distB="0" distL="0" distR="0" wp14:anchorId="4F16E1D2">
            <wp:extent cx="4564380" cy="2598420"/>
            <wp:effectExtent l="0" t="0" r="762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0" cy="2598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6E7838" w:rsidRPr="005D429C" w:rsidRDefault="006E7838" w:rsidP="006E7838">
      <w:pPr>
        <w:pStyle w:val="Pr-Fotos"/>
      </w:pPr>
      <w:r>
        <w:rPr>
          <w:noProof/>
          <w:lang w:eastAsia="ja-JP"/>
        </w:rPr>
        <w:drawing>
          <wp:inline distT="0" distB="0" distL="0" distR="0" wp14:anchorId="69A6BC45">
            <wp:extent cx="4564380" cy="5402580"/>
            <wp:effectExtent l="0" t="0" r="7620" b="762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4380" cy="540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E7838" w:rsidRPr="005D429C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067" w:rsidRDefault="00586067">
      <w:r>
        <w:separator/>
      </w:r>
    </w:p>
  </w:endnote>
  <w:endnote w:type="continuationSeparator" w:id="0">
    <w:p w:rsidR="00586067" w:rsidRDefault="00586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067" w:rsidRDefault="00586067">
      <w:r>
        <w:separator/>
      </w:r>
    </w:p>
  </w:footnote>
  <w:footnote w:type="continuationSeparator" w:id="0">
    <w:p w:rsidR="00586067" w:rsidRDefault="00586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6E7838">
      <w:rPr>
        <w:rFonts w:cs="Arial"/>
        <w:b/>
        <w:sz w:val="20"/>
        <w:szCs w:val="20"/>
        <w:u w:val="single"/>
      </w:rPr>
      <w:t>1500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E7838" w:rsidRPr="006E7838">
      <w:rPr>
        <w:rFonts w:cs="Arial"/>
        <w:b/>
        <w:sz w:val="20"/>
        <w:szCs w:val="20"/>
        <w:u w:val="single"/>
      </w:rPr>
      <w:t xml:space="preserve"> - Vereadora Dra. Márcia Santos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D47E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D47E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067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838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14E59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47E8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F97C1-0811-49FA-999A-C9CFE811D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2</Pages>
  <Words>139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2020-08-24T12:11:00Z</cp:lastPrinted>
  <dcterms:created xsi:type="dcterms:W3CDTF">2020-08-24T12:10:00Z</dcterms:created>
  <dcterms:modified xsi:type="dcterms:W3CDTF">2020-08-24T12:11:00Z</dcterms:modified>
</cp:coreProperties>
</file>